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6B" w:rsidRPr="00617A64" w:rsidRDefault="000A146B" w:rsidP="00617A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color="000000"/>
          <w:lang w:val="kk-KZ" w:eastAsia="ru-RU"/>
        </w:rPr>
      </w:pPr>
      <w:r w:rsidRPr="00617A64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lang w:val="kk-KZ" w:eastAsia="ru-RU"/>
        </w:rPr>
        <w:t>УЙҒУР ТИЛИ ПӘНИ БОЙИЧӘ ТИРӘК КОНСПЕКТ</w:t>
      </w:r>
    </w:p>
    <w:p w:rsidR="000A146B" w:rsidRPr="00617A64" w:rsidRDefault="000A146B" w:rsidP="00617A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color="000000"/>
          <w:lang w:eastAsia="ru-RU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672"/>
        <w:gridCol w:w="1306"/>
        <w:gridCol w:w="1982"/>
        <w:gridCol w:w="1981"/>
        <w:gridCol w:w="2404"/>
      </w:tblGrid>
      <w:tr w:rsidR="000A146B" w:rsidRPr="00DC7A61" w:rsidTr="00DC7A61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Мухтарова С</w:t>
            </w: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.Р.,</w:t>
            </w: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 №</w:t>
            </w: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101-мәктәп-гимназияниң  башланғуч синип муәллими</w:t>
            </w: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, </w:t>
            </w:r>
            <w:r w:rsidRPr="00DC7A6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қоллап-қувәтлиши билән</w:t>
            </w:r>
          </w:p>
        </w:tc>
      </w:tr>
      <w:tr w:rsidR="000A146B" w:rsidRPr="00DC7A61" w:rsidTr="00DC7A61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П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әни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: 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Синип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: 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 xml:space="preserve">I 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ч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Дәрис 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№1</w:t>
            </w:r>
          </w:p>
        </w:tc>
      </w:tr>
      <w:tr w:rsidR="000A146B" w:rsidRPr="00DC7A61" w:rsidTr="00DC7A6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A146B" w:rsidRPr="00DC7A61" w:rsidRDefault="000A146B" w:rsidP="00DC7A61">
            <w:pPr>
              <w:spacing w:after="160" w:line="256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b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Тавуш, һәрип вә алфавит </w:t>
            </w:r>
          </w:p>
        </w:tc>
      </w:tr>
      <w:tr w:rsidR="000A146B" w:rsidRPr="00DC7A61" w:rsidTr="00DC7A6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A146B" w:rsidRPr="00DC7A61" w:rsidRDefault="000A146B" w:rsidP="00DC7A61">
            <w:pPr>
              <w:spacing w:after="160" w:line="256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b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0A146B" w:rsidRPr="00DC7A61" w:rsidTr="00DC7A6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Ресурс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Дәрислик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:</w:t>
            </w: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«Уйғур тили», 4-синип. « Атамұра», 2019-ж. 4-5-бәтләр</w:t>
            </w:r>
          </w:p>
        </w:tc>
      </w:tr>
      <w:tr w:rsidR="000A146B" w:rsidRPr="00DC7A61" w:rsidTr="00DC7A61">
        <w:trPr>
          <w:trHeight w:val="311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hyperlink r:id="rId5" w:tgtFrame="_blank" w:history="1">
              <w:r w:rsidRPr="00DC7A61">
                <w:rPr>
                  <w:rStyle w:val="Hyperlink"/>
                  <w:rFonts w:ascii="Times New Roman" w:eastAsia="Arial Unicode MS" w:hAnsi="Times New Roman" w:cs="Arial Unicode MS"/>
                  <w:b/>
                  <w:bCs/>
                  <w:sz w:val="24"/>
                  <w:szCs w:val="24"/>
                  <w:u w:color="000000"/>
                  <w:bdr w:val="none" w:sz="0" w:space="0" w:color="auto" w:frame="1"/>
                  <w:lang w:val="kk-KZ" w:eastAsia="ru-RU"/>
                </w:rPr>
                <w:t>ttps://yo</w:t>
              </w:r>
              <w:bookmarkStart w:id="0" w:name="_GoBack"/>
              <w:bookmarkEnd w:id="0"/>
              <w:r w:rsidRPr="00DC7A61">
                <w:rPr>
                  <w:rStyle w:val="Hyperlink"/>
                  <w:rFonts w:ascii="Times New Roman" w:eastAsia="Arial Unicode MS" w:hAnsi="Times New Roman" w:cs="Arial Unicode MS"/>
                  <w:b/>
                  <w:bCs/>
                  <w:sz w:val="24"/>
                  <w:szCs w:val="24"/>
                  <w:u w:color="000000"/>
                  <w:bdr w:val="none" w:sz="0" w:space="0" w:color="auto" w:frame="1"/>
                  <w:lang w:val="kk-KZ" w:eastAsia="ru-RU"/>
                </w:rPr>
                <w:t>utu.be/SbgFo6QjmaA</w:t>
              </w:r>
            </w:hyperlink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 </w:t>
            </w:r>
          </w:p>
        </w:tc>
      </w:tr>
      <w:tr w:rsidR="000A146B" w:rsidRPr="00DC7A61" w:rsidTr="00DC7A61">
        <w:trPr>
          <w:trHeight w:val="394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Иллюстративлиқ материал: дәрислик, 4-бәт</w:t>
            </w:r>
          </w:p>
        </w:tc>
      </w:tr>
      <w:tr w:rsidR="000A146B" w:rsidRPr="00DC7A61" w:rsidTr="00DC7A6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Бүгүн дәристә силәртавуш, һәрип</w:t>
            </w:r>
            <w:r w:rsidRPr="00DC7A6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 һәққидики билимиңларни әскә чүширисиләр,  өз алдиға тапшуруқларни орунлап, тоғра қоллинишни 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 үгинисиләр. </w:t>
            </w:r>
          </w:p>
        </w:tc>
      </w:tr>
      <w:tr w:rsidR="000A146B" w:rsidRPr="00DC7A61" w:rsidTr="00DC7A61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160" w:line="256" w:lineRule="auto"/>
              <w:rPr>
                <w:rFonts w:cs="Calibri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ru-RU"/>
              </w:rPr>
            </w:pPr>
            <w:r w:rsidRPr="00DC7A61">
              <w:rPr>
                <w:rFonts w:ascii="Times New Roman" w:hAnsi="Times New Roman"/>
                <w:b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 Алфавит</w:t>
            </w:r>
          </w:p>
        </w:tc>
      </w:tr>
      <w:tr w:rsidR="000A146B" w:rsidRPr="00DC7A61" w:rsidTr="00DC7A61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Һәрипләрниң рәтлик орунлинишини алфавит дәймиз. Уйғур алфавитида 41 һәрип бар. </w:t>
            </w:r>
          </w:p>
          <w:p w:rsidR="000A146B" w:rsidRPr="00DC7A61" w:rsidRDefault="000A146B" w:rsidP="00DC7A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Тилимизда 10 созуқ тавуш бар. Улар: 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а, ә, е, и, о, ө, у, ү, э, ы.</w:t>
            </w:r>
          </w:p>
          <w:p w:rsidR="000A146B" w:rsidRPr="00DC7A61" w:rsidRDefault="000A146B" w:rsidP="00DC7A61">
            <w:pPr>
              <w:spacing w:after="0" w:line="240" w:lineRule="auto"/>
              <w:contextualSpacing/>
              <w:jc w:val="both"/>
              <w:rPr>
                <w:rFonts w:ascii="Helvetica Neue" w:hAnsi="Helvetica Neue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Тилимизда 26 үзүк тавуш бар. Улар: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 б, в, г, ғ, д, ж, ж, з, й, к, қ, л, м, н, ң, п, р, с, т, ф, х, һ, ц, ч, ш, щ.</w:t>
            </w:r>
          </w:p>
          <w:p w:rsidR="000A146B" w:rsidRPr="00DC7A61" w:rsidRDefault="000A146B" w:rsidP="00DC7A61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Алфавиттики 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я, е, ю</w:t>
            </w: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тавушлири 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й+а, й+о, й+у</w:t>
            </w: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тавушлириниң бирикмисини көрситиду.</w:t>
            </w:r>
          </w:p>
          <w:p w:rsidR="000A146B" w:rsidRPr="00DC7A61" w:rsidRDefault="000A146B" w:rsidP="00DC7A61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Алфавиттики 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ъ</w:t>
            </w: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вә 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ь</w:t>
            </w: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бәлгүлир болса, тавушни ипадилимәйду: 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ъ-</w:t>
            </w: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қелинлиқ вә айриш бәлгүси, </w:t>
            </w:r>
            <w:r w:rsidRPr="00DC7A61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ь-</w:t>
            </w:r>
            <w:r w:rsidRPr="00DC7A61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юмшақлиқ бәлгүси</w:t>
            </w:r>
          </w:p>
        </w:tc>
      </w:tr>
      <w:tr w:rsidR="000A146B" w:rsidRPr="00DC7A61" w:rsidTr="00DC7A61">
        <w:trPr>
          <w:trHeight w:val="900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 w:rsidRPr="00DC7A61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4-6-бәтлиридин  оқуп алалайсиләр.</w:t>
            </w:r>
          </w:p>
        </w:tc>
      </w:tr>
      <w:tr w:rsidR="000A146B" w:rsidRPr="00DC7A61" w:rsidTr="00DC7A6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1-тапшурма. 1-көнүкмә, 5-бәт.  </w:t>
            </w: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Бош чақмақларни толтуруңлар. Берилгән  соалларға жавап бериңлар.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</w:p>
          <w:tbl>
            <w:tblPr>
              <w:tblW w:w="0" w:type="auto"/>
              <w:tblInd w:w="108" w:type="dxa"/>
              <w:tblLayout w:type="fixed"/>
              <w:tblLook w:val="00A0"/>
            </w:tblPr>
            <w:tblGrid>
              <w:gridCol w:w="993"/>
              <w:gridCol w:w="1134"/>
              <w:gridCol w:w="1134"/>
              <w:gridCol w:w="1275"/>
              <w:gridCol w:w="1276"/>
              <w:gridCol w:w="1418"/>
            </w:tblGrid>
            <w:tr w:rsidR="000A146B" w:rsidRPr="00DC7A61" w:rsidTr="001717F0">
              <w:trPr>
                <w:trHeight w:val="209"/>
              </w:trPr>
              <w:tc>
                <w:tcPr>
                  <w:tcW w:w="993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 xml:space="preserve">  Аа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Вв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Ғғ</w:t>
                  </w:r>
                </w:p>
              </w:tc>
            </w:tr>
            <w:tr w:rsidR="000A146B" w:rsidRPr="00DC7A61" w:rsidTr="001717F0">
              <w:trPr>
                <w:trHeight w:val="180"/>
              </w:trPr>
              <w:tc>
                <w:tcPr>
                  <w:tcW w:w="993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Ее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Жж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  <w:tr w:rsidR="000A146B" w:rsidRPr="00DC7A61" w:rsidTr="001717F0">
              <w:trPr>
                <w:trHeight w:val="139"/>
              </w:trPr>
              <w:tc>
                <w:tcPr>
                  <w:tcW w:w="993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Йй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Ққ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Лл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Мм</w:t>
                  </w:r>
                </w:p>
              </w:tc>
            </w:tr>
            <w:tr w:rsidR="000A146B" w:rsidRPr="00DC7A61" w:rsidTr="001717F0">
              <w:trPr>
                <w:trHeight w:val="12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ң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Оо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Рр</w:t>
                  </w:r>
                </w:p>
              </w:tc>
            </w:tr>
            <w:tr w:rsidR="000A146B" w:rsidRPr="00DC7A61" w:rsidTr="001717F0">
              <w:trPr>
                <w:trHeight w:val="169"/>
              </w:trPr>
              <w:tc>
                <w:tcPr>
                  <w:tcW w:w="993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Тт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Уу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Хх</w:t>
                  </w:r>
                </w:p>
              </w:tc>
            </w:tr>
            <w:tr w:rsidR="000A146B" w:rsidRPr="00DC7A61" w:rsidTr="001717F0">
              <w:trPr>
                <w:trHeight w:val="150"/>
              </w:trPr>
              <w:tc>
                <w:tcPr>
                  <w:tcW w:w="993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Цц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Шш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70C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ь</w:t>
                  </w:r>
                </w:p>
              </w:tc>
            </w:tr>
            <w:tr w:rsidR="000A146B" w:rsidRPr="00DC7A61" w:rsidTr="001717F0">
              <w:trPr>
                <w:trHeight w:val="209"/>
              </w:trPr>
              <w:tc>
                <w:tcPr>
                  <w:tcW w:w="993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ъ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  <w:r w:rsidRPr="007A719C"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  <w:t>Юю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0000"/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A146B" w:rsidRPr="007A719C" w:rsidRDefault="000A146B" w:rsidP="007A719C">
                  <w:pPr>
                    <w:spacing w:after="0" w:line="240" w:lineRule="auto"/>
                    <w:jc w:val="both"/>
                    <w:rPr>
                      <w:rFonts w:ascii="Times New Roman" w:hAnsi="Times New Roman" w:cs="Calibri"/>
                      <w:b/>
                      <w:bCs/>
                      <w:color w:val="000000"/>
                      <w:sz w:val="24"/>
                      <w:szCs w:val="24"/>
                      <w:u w:color="000000"/>
                      <w:bdr w:val="none" w:sz="0" w:space="0" w:color="auto" w:frame="1"/>
                      <w:lang w:val="kk-KZ" w:eastAsia="ru-RU"/>
                    </w:rPr>
                  </w:pPr>
                </w:p>
              </w:tc>
            </w:tr>
          </w:tbl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1.  Һәрипләрниң рәтлик орунлинишини немә дәймиз?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2.  Жәдвәлдики рәңләр һәққидә немә ейталайсиләр?.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3.  Уйғур алфавитиға 41, 39, 13, 26 санлириниң қандақ мунасивити бар?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4.  Тавушларниң язмичә бәлгүсини немә дәймиз?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5.  Баш һәрипләр билән қандақ сөзләр йезилиду?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2-тапшурма. </w:t>
            </w: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2-көнүкмә 5-бәт. Чүшүп қалған һәрипләрни орниға қоюп, дуруслап йезип чиқиңлар.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  ...емент,   ...ерма,   ...кскаватор,   я...ик,   ...етка,  ...ирк,   ...абрика,  циркул... , ал...бом.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 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3-тапшурма.  </w:t>
            </w:r>
          </w:p>
          <w:p w:rsidR="000A146B" w:rsidRPr="00DC7A61" w:rsidRDefault="000A146B" w:rsidP="00DC7A61">
            <w:pPr>
              <w:spacing w:after="0" w:line="240" w:lineRule="auto"/>
              <w:ind w:left="360"/>
              <w:jc w:val="both"/>
              <w:rPr>
                <w:rFonts w:ascii="Times New Roman" w:hAnsi="Times New Roman" w:cs="Calibri"/>
                <w:bCs/>
                <w:i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«Мениң Вәтиним-Қазақстан»  мавзусиға бағлиқ 3-4 жүмлә ойлап йезиңлар. 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</w:pPr>
          </w:p>
        </w:tc>
      </w:tr>
      <w:tr w:rsidR="000A146B" w:rsidRPr="00DC7A61" w:rsidTr="00DC7A6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  <w:u w:color="000000"/>
                <w:bdr w:val="none" w:sz="0" w:space="0" w:color="auto" w:frame="1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 w:rsidRPr="00DC7A61">
              <w:rPr>
                <w:rFonts w:ascii="Times New Roman" w:hAnsi="Times New Roman" w:cs="Calibri"/>
                <w:color w:val="000000"/>
                <w:sz w:val="24"/>
                <w:szCs w:val="24"/>
                <w:u w:color="000000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DC7A61"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 w:rsidRPr="00DC7A61">
              <w:rPr>
                <w:rFonts w:ascii="Times New Roman" w:hAnsi="Times New Roman" w:cs="Calibri"/>
                <w:color w:val="000000"/>
                <w:sz w:val="24"/>
                <w:szCs w:val="24"/>
                <w:u w:color="000000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DC7A61">
              <w:rPr>
                <w:rFonts w:ascii="Times New Roman" w:hAnsi="Times New Roman"/>
                <w:sz w:val="24"/>
                <w:szCs w:val="24"/>
                <w:u w:color="000000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0A146B" w:rsidRPr="00617A64" w:rsidRDefault="000A146B" w:rsidP="00617A64">
      <w:pPr>
        <w:spacing w:after="160" w:line="256" w:lineRule="auto"/>
        <w:rPr>
          <w:rFonts w:cs="Calibri"/>
          <w:color w:val="000000"/>
          <w:u w:color="000000"/>
          <w:lang w:val="kk-KZ" w:eastAsia="ru-RU"/>
        </w:rPr>
      </w:pPr>
    </w:p>
    <w:p w:rsidR="000A146B" w:rsidRDefault="000A146B">
      <w:pPr>
        <w:rPr>
          <w:lang w:val="kk-KZ"/>
        </w:rPr>
      </w:pPr>
    </w:p>
    <w:p w:rsidR="000A146B" w:rsidRDefault="000A146B">
      <w:r w:rsidRPr="0090412A">
        <w:object w:dxaOrig="9519" w:dyaOrig="145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726pt" o:ole="">
            <v:imagedata r:id="rId6" o:title=""/>
          </v:shape>
          <o:OLEObject Type="Embed" ProgID="Word.Document.12" ShapeID="_x0000_i1025" DrawAspect="Content" ObjectID="_1658475068" r:id="rId7">
            <o:FieldCodes>\s</o:FieldCodes>
          </o:OLEObject>
        </w:object>
      </w:r>
    </w:p>
    <w:tbl>
      <w:tblPr>
        <w:tblW w:w="9351" w:type="dxa"/>
        <w:tblInd w:w="1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673"/>
        <w:gridCol w:w="7678"/>
      </w:tblGrid>
      <w:tr w:rsidR="000A146B" w:rsidRPr="00DC7A61" w:rsidTr="00DC7A6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lang w:val="kk-KZ" w:eastAsia="ru-RU"/>
              </w:rPr>
            </w:pPr>
          </w:p>
        </w:tc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lang w:val="kk-KZ" w:eastAsia="ru-RU"/>
              </w:rPr>
              <w:t>2.  Жәдвәлдики рәңләр һәққидә немә ейталайсиләр?.</w:t>
            </w:r>
          </w:p>
          <w:p w:rsidR="000A146B" w:rsidRPr="00DC7A61" w:rsidRDefault="000A146B" w:rsidP="00DC7A61">
            <w:pPr>
              <w:spacing w:after="0" w:line="240" w:lineRule="auto"/>
              <w:ind w:right="-285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lang w:val="kk-KZ" w:eastAsia="ru-RU"/>
              </w:rPr>
              <w:t>3.  Уйғур алфавитиға 41, 39, 13, 26 санлириниң қандақ мунасивити бар?</w:t>
            </w:r>
          </w:p>
          <w:p w:rsidR="000A146B" w:rsidRPr="00DC7A61" w:rsidRDefault="000A146B" w:rsidP="00DC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  Тавушларниң язмичә бәлгүсини немә дәймиз?</w:t>
            </w:r>
          </w:p>
          <w:p w:rsidR="000A146B" w:rsidRPr="00DC7A61" w:rsidRDefault="000A146B" w:rsidP="00DC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  Баш һәрипләр билән қандақ сөзләр йезилиду?</w:t>
            </w:r>
          </w:p>
          <w:p w:rsidR="000A146B" w:rsidRPr="00DC7A61" w:rsidRDefault="000A146B" w:rsidP="00DC7A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 xml:space="preserve">2-тапшурма. </w:t>
            </w: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2-көнүкмә 5-бәт. Чүшүп қалған һәрипләрни орниға қоюп, дуруслап йезип чиқиңлар.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 xml:space="preserve">  ...емент,   ...ерма,   ...кскаватор,   я...ик,   ...етка,  ...ирк,   ...абрика,  циркул... , ал...бом.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 xml:space="preserve">3-тапшурма.  </w:t>
            </w:r>
          </w:p>
          <w:p w:rsidR="000A146B" w:rsidRPr="00DC7A61" w:rsidRDefault="000A146B" w:rsidP="00DC7A61">
            <w:pPr>
              <w:spacing w:after="0" w:line="240" w:lineRule="auto"/>
              <w:ind w:left="360"/>
              <w:jc w:val="both"/>
              <w:rPr>
                <w:rFonts w:ascii="Times New Roman" w:hAnsi="Times New Roman" w:cs="Calibri"/>
                <w:bCs/>
                <w:i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«</w:t>
            </w:r>
            <w:r w:rsidRPr="00DC7A61">
              <w:rPr>
                <w:rFonts w:ascii="Times New Roman" w:hAnsi="Times New Roman" w:cs="Calibri"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 xml:space="preserve">Мениң Вәтиним-Қазақстан»  мавзусиға бағлиқ 3-4 жүмлә ойлап йезиңлар. 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 w:cs="Calibri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.............................................................................................................................</w:t>
            </w:r>
          </w:p>
          <w:p w:rsidR="000A146B" w:rsidRPr="00DC7A61" w:rsidRDefault="000A146B" w:rsidP="00DC7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color="000000"/>
                <w:lang w:val="kk-KZ" w:eastAsia="ru-RU"/>
              </w:rPr>
            </w:pPr>
          </w:p>
        </w:tc>
      </w:tr>
      <w:tr w:rsidR="000A146B" w:rsidRPr="00DC7A61" w:rsidTr="00DC7A6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46B" w:rsidRPr="00DC7A61" w:rsidRDefault="000A146B" w:rsidP="00DC7A61">
            <w:pPr>
              <w:spacing w:after="0" w:line="240" w:lineRule="auto"/>
              <w:rPr>
                <w:rFonts w:eastAsia="Arial Unicode MS" w:cs="Arial Unicode MS"/>
                <w:color w:val="000000"/>
                <w:sz w:val="20"/>
                <w:szCs w:val="20"/>
                <w:u w:color="000000"/>
                <w:lang w:val="kk-KZ" w:eastAsia="ru-RU"/>
              </w:rPr>
            </w:pPr>
            <w:r w:rsidRPr="00DC7A61">
              <w:rPr>
                <w:rFonts w:ascii="Times New Roman" w:eastAsia="Arial Unicode MS" w:hAnsi="Times New Roman" w:cs="Arial Unicode MS"/>
                <w:b/>
                <w:bCs/>
                <w:color w:val="000000"/>
                <w:sz w:val="24"/>
                <w:szCs w:val="24"/>
                <w:u w:color="000000"/>
                <w:lang w:val="kk-KZ" w:eastAsia="ru-RU"/>
              </w:rPr>
              <w:t>Муәллим билән әкси бағлиниш</w:t>
            </w:r>
          </w:p>
        </w:tc>
        <w:tc>
          <w:tcPr>
            <w:tcW w:w="7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6B" w:rsidRPr="00DC7A61" w:rsidRDefault="000A146B" w:rsidP="00DC7A61">
            <w:pPr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  <w:u w:color="000000"/>
                <w:lang w:val="kk-KZ" w:eastAsia="ru-RU"/>
              </w:rPr>
            </w:pPr>
            <w:r w:rsidRPr="00DC7A61">
              <w:rPr>
                <w:rFonts w:ascii="Times New Roman" w:hAnsi="Times New Roman"/>
                <w:sz w:val="24"/>
                <w:szCs w:val="24"/>
                <w:u w:color="000000"/>
                <w:lang w:val="kk-KZ" w:eastAsia="ru-RU"/>
              </w:rPr>
              <w:t xml:space="preserve">Һөрмәтлик оқуғучи, орунлиған тапшурмини </w:t>
            </w:r>
            <w:r w:rsidRPr="00DC7A61">
              <w:rPr>
                <w:rFonts w:ascii="Times New Roman" w:hAnsi="Times New Roman" w:cs="Calibri"/>
                <w:color w:val="000000"/>
                <w:sz w:val="24"/>
                <w:szCs w:val="24"/>
                <w:u w:color="000000"/>
                <w:shd w:val="clear" w:color="auto" w:fill="FFFF00"/>
                <w:lang w:val="kk-KZ" w:eastAsia="ru-RU"/>
              </w:rPr>
              <w:t xml:space="preserve">_____________ </w:t>
            </w:r>
            <w:r w:rsidRPr="00DC7A61">
              <w:rPr>
                <w:rFonts w:ascii="Times New Roman" w:hAnsi="Times New Roman"/>
                <w:sz w:val="24"/>
                <w:szCs w:val="24"/>
                <w:u w:color="000000"/>
                <w:lang w:val="kk-KZ" w:eastAsia="ru-RU"/>
              </w:rPr>
              <w:t xml:space="preserve">электронлуқ  почта яки </w:t>
            </w:r>
            <w:r w:rsidRPr="00DC7A61">
              <w:rPr>
                <w:rFonts w:ascii="Times New Roman" w:hAnsi="Times New Roman" w:cs="Calibri"/>
                <w:color w:val="000000"/>
                <w:sz w:val="24"/>
                <w:szCs w:val="24"/>
                <w:u w:color="000000"/>
                <w:shd w:val="clear" w:color="auto" w:fill="FFFF00"/>
                <w:lang w:val="kk-KZ" w:eastAsia="ru-RU"/>
              </w:rPr>
              <w:t xml:space="preserve">_____________ </w:t>
            </w:r>
            <w:r w:rsidRPr="00DC7A61">
              <w:rPr>
                <w:rFonts w:ascii="Times New Roman" w:hAnsi="Times New Roman"/>
                <w:sz w:val="24"/>
                <w:szCs w:val="24"/>
                <w:u w:color="000000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0A146B" w:rsidRPr="005921D5" w:rsidRDefault="000A146B" w:rsidP="005921D5">
      <w:pPr>
        <w:spacing w:after="160" w:line="259" w:lineRule="auto"/>
        <w:rPr>
          <w:rFonts w:cs="Calibri"/>
          <w:color w:val="000000"/>
          <w:u w:color="000000"/>
          <w:lang w:val="kk-KZ" w:eastAsia="ru-RU"/>
        </w:rPr>
      </w:pPr>
    </w:p>
    <w:p w:rsidR="000A146B" w:rsidRPr="005921D5" w:rsidRDefault="000A146B">
      <w:pPr>
        <w:rPr>
          <w:lang w:val="kk-KZ"/>
        </w:rPr>
      </w:pPr>
    </w:p>
    <w:sectPr w:rsidR="000A146B" w:rsidRPr="005921D5" w:rsidSect="0078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A63"/>
    <w:multiLevelType w:val="hybridMultilevel"/>
    <w:tmpl w:val="97645F22"/>
    <w:lvl w:ilvl="0" w:tplc="8752F696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12A"/>
    <w:rsid w:val="000A146B"/>
    <w:rsid w:val="001717F0"/>
    <w:rsid w:val="00192CF7"/>
    <w:rsid w:val="002C3ED3"/>
    <w:rsid w:val="0054507F"/>
    <w:rsid w:val="005921D5"/>
    <w:rsid w:val="005B1D7B"/>
    <w:rsid w:val="00617A64"/>
    <w:rsid w:val="007860D8"/>
    <w:rsid w:val="007A719C"/>
    <w:rsid w:val="008A4BF8"/>
    <w:rsid w:val="00900821"/>
    <w:rsid w:val="0090412A"/>
    <w:rsid w:val="009E69E9"/>
    <w:rsid w:val="00A834F5"/>
    <w:rsid w:val="00C66295"/>
    <w:rsid w:val="00DC7A61"/>
    <w:rsid w:val="00F2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0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rsid w:val="005921D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rsid w:val="00617A64"/>
    <w:rPr>
      <w:rFonts w:ascii="Times New Roman" w:eastAsia="Arial Unicode MS" w:hAnsi="Times New Roman"/>
      <w:sz w:val="20"/>
      <w:szCs w:val="20"/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C66295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66295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0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Word1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youtu.be/SbgFo6Qjma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4</Pages>
  <Words>962</Words>
  <Characters>5489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Ильхам</dc:creator>
  <cp:keywords/>
  <dc:description/>
  <cp:lastModifiedBy>User</cp:lastModifiedBy>
  <cp:revision>6</cp:revision>
  <dcterms:created xsi:type="dcterms:W3CDTF">2020-08-04T15:19:00Z</dcterms:created>
  <dcterms:modified xsi:type="dcterms:W3CDTF">2020-08-09T04:45:00Z</dcterms:modified>
</cp:coreProperties>
</file>